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3D0BE" w14:textId="77777777" w:rsidR="00EB4BF1" w:rsidRPr="008642EC" w:rsidRDefault="00EB4BF1" w:rsidP="00EB4BF1">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66BD9F2" w14:textId="77777777" w:rsidR="00EB4BF1" w:rsidRDefault="00EB4BF1" w:rsidP="00EB4BF1">
      <w:pPr>
        <w:pStyle w:val="BasicParagraph"/>
        <w:suppressAutoHyphens/>
        <w:spacing w:line="240" w:lineRule="auto"/>
        <w:rPr>
          <w:rFonts w:ascii="Times New Roman" w:hAnsi="Times New Roman" w:cs="Times New Roman"/>
          <w:b/>
          <w:bCs/>
          <w:color w:val="000000" w:themeColor="text1"/>
          <w:sz w:val="21"/>
          <w:szCs w:val="21"/>
        </w:rPr>
      </w:pPr>
    </w:p>
    <w:p w14:paraId="0294F95A" w14:textId="77777777" w:rsidR="00EB4BF1" w:rsidRPr="00582653" w:rsidRDefault="00EB4BF1" w:rsidP="00EB4BF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82E9C68" w14:textId="77777777" w:rsidR="00EB4BF1" w:rsidRDefault="00EB4BF1" w:rsidP="00EB4BF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F3309CB" w14:textId="77777777" w:rsidR="00EB4BF1" w:rsidRDefault="00EB4BF1" w:rsidP="00EB4BF1">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40B6A38" w14:textId="77777777" w:rsidR="00EB4BF1" w:rsidRPr="00582653" w:rsidRDefault="00EB4BF1" w:rsidP="00EB4BF1">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536CD319" wp14:editId="10EB4BFD">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44F6A608" w14:textId="54EC1073" w:rsidR="00EB4BF1" w:rsidRDefault="00EB4BF1" w:rsidP="00EB4BF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BSBPEF502_Toolkit_4_Completed form or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54C69E1" w14:textId="77777777" w:rsidR="00EB4BF1" w:rsidRDefault="00EB4BF1" w:rsidP="00EB4BF1">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F86C8F0" w14:textId="77777777" w:rsidR="00EB4BF1" w:rsidRPr="00582653" w:rsidRDefault="00EB4BF1" w:rsidP="00EB4BF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0D75DC1" w14:textId="77777777" w:rsidR="00EB4BF1" w:rsidRPr="00582653" w:rsidRDefault="00EB4BF1" w:rsidP="00EB4BF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134824A" w14:textId="77777777" w:rsidR="00EB4BF1" w:rsidRPr="008642EC" w:rsidRDefault="00EB4BF1" w:rsidP="00EB4BF1">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6772E2B" w14:textId="77777777" w:rsidR="00EB4BF1" w:rsidRPr="008642EC" w:rsidRDefault="00EB4BF1" w:rsidP="00EB4BF1">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53306EE" w14:textId="77777777" w:rsidR="00EB4BF1" w:rsidRPr="00582653" w:rsidRDefault="00EB4BF1" w:rsidP="00EB4BF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19DB418" w14:textId="77777777" w:rsidR="00EB4BF1" w:rsidRPr="008642EC" w:rsidRDefault="00EB4BF1" w:rsidP="00EB4BF1">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A13028A" w14:textId="77777777" w:rsidR="00EB4BF1" w:rsidRPr="008642EC" w:rsidRDefault="00EB4BF1" w:rsidP="00EB4BF1">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65551DB" w14:textId="77777777" w:rsidR="00EB4BF1" w:rsidRPr="00582653" w:rsidRDefault="00EB4BF1" w:rsidP="00EB4BF1">
      <w:pPr>
        <w:pStyle w:val="BasicParagraph"/>
        <w:suppressAutoHyphens/>
        <w:spacing w:line="240" w:lineRule="auto"/>
        <w:rPr>
          <w:rFonts w:ascii="Times New Roman" w:hAnsi="Times New Roman" w:cs="Times New Roman"/>
          <w:color w:val="000000" w:themeColor="text1"/>
          <w:sz w:val="21"/>
          <w:szCs w:val="21"/>
        </w:rPr>
      </w:pPr>
    </w:p>
    <w:p w14:paraId="223223B7" w14:textId="77777777" w:rsidR="00EB4BF1" w:rsidRPr="00582653" w:rsidRDefault="00EB4BF1" w:rsidP="00EB4BF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890DF32" w14:textId="77777777" w:rsidR="00EB4BF1" w:rsidRDefault="00EB4BF1" w:rsidP="00EB4BF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8CF7873" w14:textId="77777777" w:rsidR="00EB4BF1" w:rsidRDefault="00EB4BF1" w:rsidP="00EB4BF1">
      <w:pPr>
        <w:pStyle w:val="BasicParagraph"/>
        <w:suppressAutoHyphens/>
        <w:spacing w:line="240" w:lineRule="auto"/>
        <w:ind w:left="720"/>
        <w:rPr>
          <w:rFonts w:ascii="Times New Roman" w:hAnsi="Times New Roman" w:cs="Times New Roman"/>
          <w:color w:val="000000" w:themeColor="text1"/>
          <w:sz w:val="21"/>
          <w:szCs w:val="21"/>
        </w:rPr>
      </w:pPr>
    </w:p>
    <w:p w14:paraId="7A4CB435" w14:textId="77777777" w:rsidR="00EB4BF1" w:rsidRDefault="00EB4BF1" w:rsidP="00EB4BF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BAA4CB0" w14:textId="77777777" w:rsidR="00EB4BF1" w:rsidRDefault="00EB4BF1" w:rsidP="00EB4BF1">
      <w:pPr>
        <w:pStyle w:val="BasicParagraph"/>
        <w:suppressAutoHyphens/>
        <w:spacing w:line="240" w:lineRule="auto"/>
        <w:ind w:left="1440"/>
        <w:rPr>
          <w:rFonts w:ascii="Times New Roman" w:hAnsi="Times New Roman" w:cs="Times New Roman"/>
          <w:color w:val="000000" w:themeColor="text1"/>
          <w:sz w:val="21"/>
          <w:szCs w:val="21"/>
        </w:rPr>
      </w:pPr>
    </w:p>
    <w:p w14:paraId="7F4CEA74" w14:textId="77777777" w:rsidR="00EB4BF1" w:rsidRDefault="00EB4BF1" w:rsidP="00EB4BF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4CB6159" w14:textId="77777777" w:rsidR="00EB4BF1" w:rsidRDefault="00EB4BF1" w:rsidP="00EB4BF1">
      <w:pPr>
        <w:pStyle w:val="BasicParagraph"/>
        <w:suppressAutoHyphens/>
        <w:spacing w:line="240" w:lineRule="auto"/>
        <w:ind w:left="1440"/>
        <w:rPr>
          <w:rFonts w:ascii="Times New Roman" w:hAnsi="Times New Roman" w:cs="Times New Roman"/>
          <w:color w:val="000000" w:themeColor="text1"/>
          <w:sz w:val="21"/>
          <w:szCs w:val="21"/>
        </w:rPr>
      </w:pPr>
    </w:p>
    <w:p w14:paraId="49625AE3" w14:textId="77777777" w:rsidR="00EB4BF1" w:rsidRDefault="00EB4BF1" w:rsidP="00EB4BF1">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A97CC0B" w14:textId="77777777" w:rsidR="00EB4BF1" w:rsidRDefault="00EB4BF1">
      <w:pPr>
        <w:spacing w:before="0" w:after="160" w:line="259" w:lineRule="auto"/>
      </w:pPr>
      <w:bookmarkStart w:id="1" w:name="_GoBack"/>
      <w:bookmarkEnd w:id="0"/>
      <w:bookmarkEnd w:id="1"/>
      <w:r>
        <w:br w:type="page"/>
      </w:r>
    </w:p>
    <w:p w14:paraId="66E2FA80" w14:textId="77777777" w:rsidR="00DA4845" w:rsidRDefault="00DA4845" w:rsidP="000377ED"/>
    <w:p w14:paraId="783172A0" w14:textId="3347E317" w:rsidR="00FA25EE" w:rsidRPr="000377ED" w:rsidRDefault="00FA25EE" w:rsidP="000377ED">
      <w:r w:rsidRPr="00FA25EE">
        <w:t xml:space="preserve">There are no </w:t>
      </w:r>
      <w:r>
        <w:t xml:space="preserve">completed examples of organisational forms or templates </w:t>
      </w:r>
      <w:r w:rsidRPr="00FA25EE">
        <w:t xml:space="preserve">that </w:t>
      </w:r>
      <w:r>
        <w:t>a</w:t>
      </w:r>
      <w:r w:rsidRPr="00FA25EE">
        <w:t>re relevant to this unit of competency.</w:t>
      </w:r>
    </w:p>
    <w:sectPr w:rsidR="00FA25EE" w:rsidRPr="000377ED" w:rsidSect="00EB4BF1">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706C7880" id="Rectangle 9" o:spid="_x0000_s1026"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fillcolor="#85be00 [3205]" stroked="f" strokeweight="2p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B4BF1"/>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25EE"/>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EB4BF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EB4BF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BA27D-8B8B-4B3F-A157-79D82D014EA4}">
  <ds:schemaRefs>
    <ds:schemaRef ds:uri="http://schemas.microsoft.com/office/2006/metadata/properties"/>
    <ds:schemaRef ds:uri="http://schemas.microsoft.com/office/infopath/2007/PartnerControls"/>
    <ds:schemaRef ds:uri="8d123187-21fe-47d9-bb38-a24fa2382a13"/>
    <ds:schemaRef ds:uri="23712732-1a11-42b5-ab16-3cafd502a338"/>
  </ds:schemaRefs>
</ds:datastoreItem>
</file>

<file path=customXml/itemProps2.xml><?xml version="1.0" encoding="utf-8"?>
<ds:datastoreItem xmlns:ds="http://schemas.openxmlformats.org/officeDocument/2006/customXml" ds:itemID="{6EFB3C5C-88DB-4453-8F88-F8ACD4D37F61}">
  <ds:schemaRefs>
    <ds:schemaRef ds:uri="http://schemas.microsoft.com/sharepoint/v3/contenttype/forms"/>
  </ds:schemaRefs>
</ds:datastoreItem>
</file>

<file path=customXml/itemProps3.xml><?xml version="1.0" encoding="utf-8"?>
<ds:datastoreItem xmlns:ds="http://schemas.openxmlformats.org/officeDocument/2006/customXml" ds:itemID="{D1C8E64C-F800-4590-85E2-0EB12397AAEE}"/>
</file>

<file path=customXml/itemProps4.xml><?xml version="1.0" encoding="utf-8"?>
<ds:datastoreItem xmlns:ds="http://schemas.openxmlformats.org/officeDocument/2006/customXml" ds:itemID="{E643E9E1-94E2-4572-B22E-BBCC00B78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54</TotalTime>
  <Pages>2</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72</cp:revision>
  <dcterms:created xsi:type="dcterms:W3CDTF">2021-11-21T01:28:00Z</dcterms:created>
  <dcterms:modified xsi:type="dcterms:W3CDTF">2023-07-05T06:07:00Z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